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071EE" w14:textId="4DC53F0B" w:rsidR="00535962" w:rsidRPr="00F7167E" w:rsidRDefault="003B3DFC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9124401" wp14:editId="04A6A21C">
                <wp:simplePos x="0" y="0"/>
                <wp:positionH relativeFrom="column">
                  <wp:posOffset>4627626</wp:posOffset>
                </wp:positionH>
                <wp:positionV relativeFrom="paragraph">
                  <wp:posOffset>-670560</wp:posOffset>
                </wp:positionV>
                <wp:extent cx="1633220" cy="701040"/>
                <wp:effectExtent l="19050" t="0" r="24130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3220" cy="701040"/>
                          <a:chOff x="12838" y="523"/>
                          <a:chExt cx="2572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838" y="561"/>
                            <a:ext cx="2558" cy="941"/>
                            <a:chOff x="9067" y="720"/>
                            <a:chExt cx="2130" cy="875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67" y="1077"/>
                              <a:ext cx="2130" cy="51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952159" w14:textId="3295CF99" w:rsidR="00051C0A" w:rsidRPr="00051C0A" w:rsidRDefault="003B3DFC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3B3DFC">
                                  <w:t>SUPBANCO-CCC-LPN-2021-0007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413F17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24401" id="Group 20" o:spid="_x0000_s1026" style="position:absolute;margin-left:364.4pt;margin-top:-52.8pt;width:128.6pt;height:55.2pt;z-index:251696128" coordorigin="12838,523" coordsize="2572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838;top:561;width:2558;height:941" coordorigin="9067,720" coordsize="2130,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067;top:1077;width:2130;height: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4D952159" w14:textId="3295CF99" w:rsidR="00051C0A" w:rsidRPr="00051C0A" w:rsidRDefault="003B3DFC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3B3DFC">
                            <w:t>SUPBANCO-CCC-LPN-2021-0007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C413F17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2AE58" wp14:editId="78705678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CC32A2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C401EE" wp14:editId="018AD9E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2AE58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cel8gEAAMg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C32A2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C401EE" wp14:editId="018AD9E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27661A" wp14:editId="736E578A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4E0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7661A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" filled="f" stroked="f">
                <v:textbox inset="0,0,0,0">
                  <w:txbxContent>
                    <w:p w14:paraId="799B4E03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98497F0" wp14:editId="0EC5974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7FD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49350A" wp14:editId="6925C1D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9D2B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9350A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mDJS/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40E9D2B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84ADF5" wp14:editId="23105739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55CB" w14:textId="77777777" w:rsidR="0026335F" w:rsidRPr="0026335F" w:rsidRDefault="003B3DF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4ADF5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H5p9g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8WUljouEcv&#10;egjiPQ4in0V/eucLTnt2nBgGvufcpNW7R1TfvLB414Dd6lsi7BsNFfPL48vs4umI4yPIpv+EFdeB&#10;XcAENNTURfPYDsHo3KfDuTeRi4olF4vlYn4lheLY7HqZz1PzMihOrx358EFjJ+KmlMS9T+iwf/Qh&#10;soHilBKLWXwwbZv639rfLjgx3iT2kfBIPQybIRk1P5mywerAcgjHqeJfwJsG6YcUPU9UKf33HZCW&#10;ov1o2ZJ3LCGOYDosrq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f0H5p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D6755CB" w14:textId="77777777" w:rsidR="0026335F" w:rsidRPr="0026335F" w:rsidRDefault="003B3DF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73F7CEB" w14:textId="69522E08" w:rsidR="00535962" w:rsidRPr="00535962" w:rsidRDefault="00497FDC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C7B674" wp14:editId="08E23684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A852B" w14:textId="77777777" w:rsidR="002E1412" w:rsidRPr="002E1412" w:rsidRDefault="003B3DF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7B674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199A852B" w14:textId="77777777" w:rsidR="002E1412" w:rsidRPr="002E1412" w:rsidRDefault="003B3DF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A82BD2" w14:textId="77777777" w:rsidR="00535962" w:rsidRDefault="00535962" w:rsidP="00535962"/>
    <w:p w14:paraId="23A5F939" w14:textId="4FB75DCA" w:rsidR="006506D0" w:rsidRDefault="00497FD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F3CB0" wp14:editId="2B67FF3C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28FFA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F3CB0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34B28FFA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156C2B2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877E8F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B318F2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74D4D7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A2A67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9D8752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01317D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785345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35ED22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BD71ED2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C6469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8EE2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79BD0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FA1936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49FC6D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09C988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293314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D655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092282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21B7C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385BD8E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C5E1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E6321B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C108800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13E35C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AA1DB9A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E72614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50B0C2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3DE1DE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B2D98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F52B74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34D7CA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B2E68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043CD0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1D272F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7D752544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22390D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77B08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FBB84D3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7E3A0F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EE15D78" w14:textId="77777777" w:rsidTr="00044FA8">
        <w:trPr>
          <w:trHeight w:val="4637"/>
        </w:trPr>
        <w:tc>
          <w:tcPr>
            <w:tcW w:w="3269" w:type="dxa"/>
          </w:tcPr>
          <w:p w14:paraId="52A214F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2F0C2D2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012C81E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37FCA1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877B7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23C8BB1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6BDC84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B8453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D446CD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510DC8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2E938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8288FD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722033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6CBA9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E2AA73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5EDF2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3A4792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7C94CD2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0950B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0DB878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0EC3F3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3065F5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64A5E70F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DD293" w14:textId="420C64A2" w:rsidR="001007E7" w:rsidRDefault="00497FDC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C14F1C" wp14:editId="1CF6C5BB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BD17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C14F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65DBD17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04AB9B" wp14:editId="5238294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939B8C" wp14:editId="6EE4124C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27ED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208387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939B8C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0427ED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208387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2843D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63BFB8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2C9D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AD5C7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DC2240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7D66C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50389638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DFE5A" w14:textId="2FD5D782" w:rsidR="00051C0A" w:rsidRDefault="00497FD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02A003" wp14:editId="67D6A070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8573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2A0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46D58573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B3DFC"/>
    <w:rsid w:val="00404131"/>
    <w:rsid w:val="0042490F"/>
    <w:rsid w:val="004379A6"/>
    <w:rsid w:val="00456C17"/>
    <w:rsid w:val="00466B9C"/>
    <w:rsid w:val="00497FD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33D8BD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3</cp:revision>
  <cp:lastPrinted>2011-03-04T18:55:00Z</cp:lastPrinted>
  <dcterms:created xsi:type="dcterms:W3CDTF">2021-07-15T16:42:00Z</dcterms:created>
  <dcterms:modified xsi:type="dcterms:W3CDTF">2021-08-18T12:56:00Z</dcterms:modified>
</cp:coreProperties>
</file>